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568F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MEGRE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2568F1" w:rsidRDefault="002568F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68F1" w:rsidRDefault="002568F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68F1" w:rsidRDefault="002568F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Lowestoft, Suffolk,</w:t>
      </w:r>
    </w:p>
    <w:p w:rsidR="002568F1" w:rsidRDefault="002568F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Rothenale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568F1" w:rsidRDefault="002568F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21-413)</w:t>
      </w:r>
    </w:p>
    <w:p w:rsidR="002568F1" w:rsidRDefault="002568F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68F1" w:rsidRDefault="002568F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68F1" w:rsidRPr="002568F1" w:rsidRDefault="002568F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  <w:bookmarkEnd w:id="0"/>
    </w:p>
    <w:sectPr w:rsidR="002568F1" w:rsidRPr="002568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8F1" w:rsidRDefault="002568F1" w:rsidP="00E71FC3">
      <w:pPr>
        <w:spacing w:after="0" w:line="240" w:lineRule="auto"/>
      </w:pPr>
      <w:r>
        <w:separator/>
      </w:r>
    </w:p>
  </w:endnote>
  <w:endnote w:type="continuationSeparator" w:id="0">
    <w:p w:rsidR="002568F1" w:rsidRDefault="002568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8F1" w:rsidRDefault="002568F1" w:rsidP="00E71FC3">
      <w:pPr>
        <w:spacing w:after="0" w:line="240" w:lineRule="auto"/>
      </w:pPr>
      <w:r>
        <w:separator/>
      </w:r>
    </w:p>
  </w:footnote>
  <w:footnote w:type="continuationSeparator" w:id="0">
    <w:p w:rsidR="002568F1" w:rsidRDefault="002568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8F1"/>
    <w:rsid w:val="002568F1"/>
    <w:rsid w:val="002D7D2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58E52"/>
  <w15:chartTrackingRefBased/>
  <w15:docId w15:val="{F93F9136-F975-4FC6-B1C0-E3FA84EF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2016-06-16T17:10:00Z</dcterms:created>
  <dcterms:modified xsi:type="dcterms:W3CDTF">2016-06-16T17:14:00Z</dcterms:modified>
</cp:coreProperties>
</file>